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08BAA" w14:textId="77777777" w:rsidR="00164F5A" w:rsidRDefault="00164F5A" w:rsidP="00164F5A">
      <w:pPr>
        <w:pStyle w:val="NoSpacing"/>
        <w:ind w:left="720" w:hanging="720"/>
      </w:pPr>
      <w:r>
        <w:rPr>
          <w:u w:val="single"/>
        </w:rPr>
        <w:t>Thomas PHILIP</w:t>
      </w:r>
      <w:r>
        <w:t xml:space="preserve">       (fl.1483)</w:t>
      </w:r>
    </w:p>
    <w:p w14:paraId="1C3ACE67" w14:textId="77777777" w:rsidR="00164F5A" w:rsidRDefault="00164F5A" w:rsidP="00164F5A">
      <w:pPr>
        <w:pStyle w:val="NoSpacing"/>
        <w:ind w:left="720" w:hanging="720"/>
      </w:pPr>
    </w:p>
    <w:p w14:paraId="170D1080" w14:textId="77777777" w:rsidR="00164F5A" w:rsidRDefault="00164F5A" w:rsidP="00164F5A">
      <w:pPr>
        <w:pStyle w:val="NoSpacing"/>
        <w:ind w:left="720" w:hanging="720"/>
      </w:pPr>
    </w:p>
    <w:p w14:paraId="6B3EB220" w14:textId="77777777" w:rsidR="00164F5A" w:rsidRDefault="00164F5A" w:rsidP="00164F5A">
      <w:pPr>
        <w:pStyle w:val="NoSpacing"/>
        <w:ind w:left="720" w:hanging="720"/>
      </w:pPr>
      <w:r>
        <w:tab/>
        <w:t>1483</w:t>
      </w:r>
      <w:r>
        <w:tab/>
        <w:t>He made a plaint of debt against William Cratfield of Stratton(q.v.)</w:t>
      </w:r>
    </w:p>
    <w:p w14:paraId="5F44553B" w14:textId="77777777" w:rsidR="00164F5A" w:rsidRDefault="00164F5A" w:rsidP="00164F5A">
      <w:pPr>
        <w:pStyle w:val="NoSpacing"/>
        <w:ind w:left="720" w:hanging="720"/>
      </w:pPr>
      <w:r>
        <w:tab/>
      </w:r>
      <w:r>
        <w:tab/>
        <w:t>John Gilsen of Stamford(q.v.) and William Thomlyns of Stamford(q.v.).</w:t>
      </w:r>
    </w:p>
    <w:p w14:paraId="5B86AFF1" w14:textId="77777777" w:rsidR="00164F5A" w:rsidRDefault="00164F5A" w:rsidP="00164F5A">
      <w:pPr>
        <w:pStyle w:val="NoSpacing"/>
        <w:ind w:left="720" w:hanging="720"/>
      </w:pPr>
      <w:r>
        <w:tab/>
      </w:r>
      <w:r>
        <w:tab/>
        <w:t>(</w:t>
      </w:r>
      <w:hyperlink r:id="rId6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14:paraId="5918A5E3" w14:textId="77777777" w:rsidR="00164F5A" w:rsidRDefault="00164F5A" w:rsidP="00164F5A">
      <w:pPr>
        <w:pStyle w:val="NoSpacing"/>
        <w:ind w:left="720" w:hanging="720"/>
      </w:pPr>
      <w:r>
        <w:tab/>
        <w:t>1483</w:t>
      </w:r>
      <w:r>
        <w:tab/>
        <w:t xml:space="preserve">He made a pliant of debt against John Wykes of Stamford(q.v.), </w:t>
      </w:r>
    </w:p>
    <w:p w14:paraId="21A0E08A" w14:textId="77777777" w:rsidR="00164F5A" w:rsidRDefault="00164F5A" w:rsidP="00164F5A">
      <w:pPr>
        <w:pStyle w:val="NoSpacing"/>
        <w:ind w:left="720" w:hanging="720"/>
      </w:pPr>
      <w:r>
        <w:tab/>
      </w:r>
      <w:r>
        <w:tab/>
        <w:t>John Parker of Stamford(q.v.), Thomas Hosyer of Stamford(q.v.),</w:t>
      </w:r>
    </w:p>
    <w:p w14:paraId="33D2D744" w14:textId="77777777" w:rsidR="00164F5A" w:rsidRDefault="00164F5A" w:rsidP="00164F5A">
      <w:pPr>
        <w:pStyle w:val="NoSpacing"/>
        <w:ind w:left="720" w:hanging="720"/>
      </w:pPr>
      <w:r>
        <w:tab/>
      </w:r>
      <w:r>
        <w:tab/>
        <w:t>Thomas Parnell of Stamford(q.v.) and John Boswell of Stamford(q.v.).</w:t>
      </w:r>
    </w:p>
    <w:p w14:paraId="3A9909F8" w14:textId="77777777" w:rsidR="00164F5A" w:rsidRDefault="00164F5A" w:rsidP="00164F5A">
      <w:pPr>
        <w:pStyle w:val="NoSpacing"/>
        <w:ind w:left="720" w:hanging="720"/>
      </w:pPr>
      <w:r>
        <w:tab/>
      </w:r>
      <w:r>
        <w:tab/>
        <w:t>(ibid.)</w:t>
      </w:r>
    </w:p>
    <w:p w14:paraId="20F4AD44" w14:textId="77777777" w:rsidR="004516D7" w:rsidRDefault="004516D7" w:rsidP="004516D7">
      <w:pPr>
        <w:pStyle w:val="NoSpacing"/>
      </w:pPr>
      <w:r>
        <w:tab/>
        <w:t>1483</w:t>
      </w:r>
      <w:r>
        <w:tab/>
        <w:t>He made a plaint of debt against William Tomlyns of Stamford,</w:t>
      </w:r>
    </w:p>
    <w:p w14:paraId="65A7DF7F" w14:textId="77777777" w:rsidR="004516D7" w:rsidRDefault="004516D7" w:rsidP="004516D7">
      <w:pPr>
        <w:pStyle w:val="NoSpacing"/>
      </w:pPr>
      <w:r>
        <w:tab/>
      </w:r>
      <w:r>
        <w:tab/>
        <w:t>Lincolnshire(q.v.), and three others.</w:t>
      </w:r>
    </w:p>
    <w:p w14:paraId="7435F289" w14:textId="77777777" w:rsidR="004516D7" w:rsidRDefault="004516D7" w:rsidP="004516D7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 xml:space="preserve">http://aalt.law.uh.edu/Indices/CP40Indices/CP40no883Pl.htm  </w:t>
        </w:r>
      </w:hyperlink>
      <w:r>
        <w:t>)</w:t>
      </w:r>
    </w:p>
    <w:p w14:paraId="54A66515" w14:textId="77777777" w:rsidR="004516D7" w:rsidRDefault="004516D7" w:rsidP="004516D7">
      <w:pPr>
        <w:pStyle w:val="NoSpacing"/>
      </w:pPr>
      <w:r>
        <w:tab/>
        <w:t>1483</w:t>
      </w:r>
      <w:r>
        <w:tab/>
        <w:t>He made a plaint of debt against John Wykes(q.v.), John Chipnam(q.v.) and</w:t>
      </w:r>
    </w:p>
    <w:p w14:paraId="1C2046C3" w14:textId="161C3F6B" w:rsidR="00164F5A" w:rsidRDefault="004516D7" w:rsidP="004516D7">
      <w:pPr>
        <w:pStyle w:val="NoSpacing"/>
      </w:pPr>
      <w:r>
        <w:tab/>
      </w:r>
      <w:r>
        <w:tab/>
        <w:t>Thomas Parnell(q.v.), all of Stamford.   (ibid.)</w:t>
      </w:r>
    </w:p>
    <w:p w14:paraId="1D476E40" w14:textId="77777777" w:rsidR="00164F5A" w:rsidRDefault="004516D7" w:rsidP="004516D7">
      <w:pPr>
        <w:pStyle w:val="NoSpacing"/>
        <w:tabs>
          <w:tab w:val="left" w:pos="2412"/>
        </w:tabs>
        <w:ind w:left="720" w:hanging="720"/>
      </w:pPr>
      <w:r>
        <w:tab/>
      </w:r>
      <w:r>
        <w:tab/>
      </w:r>
    </w:p>
    <w:p w14:paraId="585D44B2" w14:textId="77777777" w:rsidR="00164F5A" w:rsidRDefault="00164F5A" w:rsidP="00164F5A">
      <w:pPr>
        <w:pStyle w:val="NoSpacing"/>
        <w:ind w:left="720" w:hanging="720"/>
      </w:pPr>
    </w:p>
    <w:p w14:paraId="0D214A64" w14:textId="77777777" w:rsidR="00164F5A" w:rsidRDefault="00164F5A" w:rsidP="00164F5A">
      <w:pPr>
        <w:pStyle w:val="NoSpacing"/>
        <w:ind w:left="720" w:hanging="720"/>
      </w:pPr>
      <w:r>
        <w:t>18 December 2014</w:t>
      </w:r>
    </w:p>
    <w:p w14:paraId="71989A30" w14:textId="713BE775" w:rsidR="004516D7" w:rsidRDefault="004516D7" w:rsidP="00164F5A">
      <w:pPr>
        <w:pStyle w:val="NoSpacing"/>
        <w:ind w:left="720" w:hanging="720"/>
      </w:pPr>
      <w:r>
        <w:t xml:space="preserve">  8 December 2023</w:t>
      </w:r>
    </w:p>
    <w:p w14:paraId="512F9D1E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A720D" w14:textId="77777777" w:rsidR="00164F5A" w:rsidRDefault="00164F5A" w:rsidP="00920DE3">
      <w:pPr>
        <w:spacing w:after="0" w:line="240" w:lineRule="auto"/>
      </w:pPr>
      <w:r>
        <w:separator/>
      </w:r>
    </w:p>
  </w:endnote>
  <w:endnote w:type="continuationSeparator" w:id="0">
    <w:p w14:paraId="05FD0709" w14:textId="77777777" w:rsidR="00164F5A" w:rsidRDefault="00164F5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1090F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F0428" w14:textId="77777777" w:rsidR="00C009D8" w:rsidRPr="00C009D8" w:rsidRDefault="00C009D8">
    <w:pPr>
      <w:pStyle w:val="Footer"/>
    </w:pPr>
    <w:r>
      <w:t>Copyright I.S.Rogers 9 August 2013</w:t>
    </w:r>
  </w:p>
  <w:p w14:paraId="6C3F233B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46D91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EAF97" w14:textId="77777777" w:rsidR="00164F5A" w:rsidRDefault="00164F5A" w:rsidP="00920DE3">
      <w:pPr>
        <w:spacing w:after="0" w:line="240" w:lineRule="auto"/>
      </w:pPr>
      <w:r>
        <w:separator/>
      </w:r>
    </w:p>
  </w:footnote>
  <w:footnote w:type="continuationSeparator" w:id="0">
    <w:p w14:paraId="5C14B4B1" w14:textId="77777777" w:rsidR="00164F5A" w:rsidRDefault="00164F5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3E577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D64AD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99090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4F5A"/>
    <w:rsid w:val="00120749"/>
    <w:rsid w:val="00164F5A"/>
    <w:rsid w:val="004516D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63310"/>
  <w15:docId w15:val="{0C86711A-02DA-404B-B371-1424F04D4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64F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5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86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2014-12-29T19:25:00Z</dcterms:created>
  <dcterms:modified xsi:type="dcterms:W3CDTF">2023-12-08T09:09:00Z</dcterms:modified>
</cp:coreProperties>
</file>